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2915E240" w14:textId="77777777" w:rsidR="00265C4D" w:rsidRDefault="00265C4D" w:rsidP="00265C4D">
      <w:pPr>
        <w:suppressAutoHyphens w:val="0"/>
        <w:jc w:val="both"/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</w:pPr>
    </w:p>
    <w:p w14:paraId="47957BCE" w14:textId="77777777" w:rsidR="00A4698E" w:rsidRPr="00265C4D" w:rsidRDefault="00A4698E" w:rsidP="00265C4D">
      <w:pPr>
        <w:suppressAutoHyphens w:val="0"/>
        <w:jc w:val="both"/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</w:pPr>
    </w:p>
    <w:p w14:paraId="4CBB5D69" w14:textId="77777777" w:rsidR="00265C4D" w:rsidRDefault="00265C4D" w:rsidP="00265C4D">
      <w:pPr>
        <w:jc w:val="center"/>
        <w:rPr>
          <w:rFonts w:ascii="NewsGotT" w:eastAsia="Times New Roman" w:hAnsi="NewsGotT" w:cs="Arial"/>
          <w:b/>
          <w:spacing w:val="-3"/>
          <w:kern w:val="0"/>
          <w:lang w:val="es-ES_tradnl" w:eastAsia="es-ES" w:bidi="ar-SA"/>
        </w:rPr>
      </w:pPr>
      <w:r w:rsidRPr="00265C4D">
        <w:rPr>
          <w:rFonts w:ascii="NewsGotT" w:eastAsia="Times New Roman" w:hAnsi="NewsGotT" w:cs="Arial"/>
          <w:b/>
          <w:spacing w:val="-3"/>
          <w:kern w:val="0"/>
          <w:lang w:val="es-ES_tradnl" w:eastAsia="es-ES" w:bidi="ar-SA"/>
        </w:rPr>
        <w:t xml:space="preserve">ANEXO </w:t>
      </w:r>
      <w:r w:rsidR="00A4698E">
        <w:rPr>
          <w:rFonts w:ascii="NewsGotT" w:eastAsia="Times New Roman" w:hAnsi="NewsGotT" w:cs="Arial"/>
          <w:b/>
          <w:spacing w:val="-3"/>
          <w:kern w:val="0"/>
          <w:lang w:val="es-ES_tradnl" w:eastAsia="es-ES" w:bidi="ar-SA"/>
        </w:rPr>
        <w:t>I</w:t>
      </w:r>
      <w:r w:rsidRPr="00265C4D">
        <w:rPr>
          <w:rFonts w:ascii="NewsGotT" w:eastAsia="Times New Roman" w:hAnsi="NewsGotT" w:cs="Arial"/>
          <w:b/>
          <w:spacing w:val="-3"/>
          <w:kern w:val="0"/>
          <w:lang w:val="es-ES_tradnl" w:eastAsia="es-ES" w:bidi="ar-SA"/>
        </w:rPr>
        <w:t>V</w:t>
      </w:r>
    </w:p>
    <w:p w14:paraId="4AFB5B3D" w14:textId="77777777" w:rsidR="00D91FA2" w:rsidRPr="00265C4D" w:rsidRDefault="00D91FA2" w:rsidP="00265C4D">
      <w:pPr>
        <w:jc w:val="center"/>
        <w:rPr>
          <w:rFonts w:ascii="NewsGotT" w:eastAsia="Times New Roman" w:hAnsi="NewsGotT" w:cs="Arial"/>
          <w:b/>
          <w:spacing w:val="-3"/>
          <w:kern w:val="0"/>
          <w:lang w:val="es-ES_tradnl" w:eastAsia="es-ES" w:bidi="ar-SA"/>
        </w:rPr>
      </w:pPr>
    </w:p>
    <w:p w14:paraId="27E801B0" w14:textId="77777777" w:rsidR="00265C4D" w:rsidRPr="00D91FA2" w:rsidRDefault="00265C4D" w:rsidP="00265C4D">
      <w:pPr>
        <w:jc w:val="center"/>
        <w:rPr>
          <w:rFonts w:ascii="NewsGotT" w:eastAsia="Times New Roman" w:hAnsi="NewsGotT" w:cs="Arial"/>
          <w:b/>
          <w:spacing w:val="-3"/>
          <w:kern w:val="0"/>
          <w:lang w:val="es-ES_tradnl" w:eastAsia="es-ES" w:bidi="ar-SA"/>
        </w:rPr>
      </w:pPr>
      <w:r w:rsidRPr="00D91FA2">
        <w:rPr>
          <w:rFonts w:ascii="NewsGotT" w:eastAsia="Times New Roman" w:hAnsi="NewsGotT" w:cs="Arial"/>
          <w:b/>
          <w:spacing w:val="-3"/>
          <w:kern w:val="0"/>
          <w:lang w:val="es-ES_tradnl" w:eastAsia="es-ES" w:bidi="ar-SA"/>
        </w:rPr>
        <w:t>SUBCONTRATACIÓN</w:t>
      </w:r>
    </w:p>
    <w:p w14:paraId="0A957E34" w14:textId="77777777" w:rsidR="00265C4D" w:rsidRPr="00265C4D" w:rsidRDefault="00265C4D" w:rsidP="00265C4D">
      <w:pPr>
        <w:jc w:val="both"/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</w:pPr>
    </w:p>
    <w:p w14:paraId="24174C63" w14:textId="77777777" w:rsidR="00265C4D" w:rsidRPr="00265C4D" w:rsidRDefault="00265C4D" w:rsidP="00265C4D">
      <w:pPr>
        <w:jc w:val="both"/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</w:pPr>
    </w:p>
    <w:p w14:paraId="2CDA2DFC" w14:textId="77777777" w:rsidR="00265C4D" w:rsidRPr="00265C4D" w:rsidRDefault="00265C4D" w:rsidP="00265C4D">
      <w:pPr>
        <w:jc w:val="both"/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</w:pPr>
    </w:p>
    <w:p w14:paraId="4922E2FB" w14:textId="77777777" w:rsidR="00265C4D" w:rsidRPr="00265C4D" w:rsidRDefault="00265C4D" w:rsidP="00265C4D">
      <w:pPr>
        <w:numPr>
          <w:ilvl w:val="0"/>
          <w:numId w:val="2"/>
        </w:numPr>
        <w:suppressAutoHyphens w:val="0"/>
        <w:jc w:val="both"/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</w:pPr>
      <w:r w:rsidRPr="00265C4D"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  <w:t>Parte del contrato que tiene previsto subcontratar, porcentaje y nombre o perfil empresarial de la persona subcontratista:</w:t>
      </w:r>
    </w:p>
    <w:p w14:paraId="5A6A8721" w14:textId="77777777" w:rsidR="00265C4D" w:rsidRPr="00265C4D" w:rsidRDefault="00265C4D" w:rsidP="00265C4D">
      <w:pPr>
        <w:ind w:left="720"/>
        <w:jc w:val="both"/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</w:pPr>
      <w:r w:rsidRPr="00265C4D"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  <w:t>____________________________________________________________________________________________________________________________________</w:t>
      </w:r>
    </w:p>
    <w:p w14:paraId="43CEF5EC" w14:textId="77777777" w:rsidR="00265C4D" w:rsidRPr="00265C4D" w:rsidRDefault="00265C4D" w:rsidP="00265C4D">
      <w:pPr>
        <w:ind w:left="720"/>
        <w:jc w:val="both"/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</w:pPr>
    </w:p>
    <w:p w14:paraId="75BD3F04" w14:textId="77777777" w:rsidR="00265C4D" w:rsidRPr="00265C4D" w:rsidRDefault="00265C4D" w:rsidP="00265C4D">
      <w:pPr>
        <w:ind w:left="720"/>
        <w:jc w:val="both"/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</w:pPr>
    </w:p>
    <w:p w14:paraId="782765F3" w14:textId="77777777" w:rsidR="00265C4D" w:rsidRPr="00265C4D" w:rsidRDefault="00265C4D" w:rsidP="00265C4D">
      <w:pPr>
        <w:numPr>
          <w:ilvl w:val="0"/>
          <w:numId w:val="1"/>
        </w:numPr>
        <w:suppressAutoHyphens w:val="0"/>
        <w:jc w:val="both"/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</w:pPr>
      <w:r w:rsidRPr="00265C4D"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  <w:t>En el supuesto de que se prevea la subcontratación de servidores o los servicios asociados a los mismos se indicará, el nombre y perfil empresarial, definido por referencia a las condiciones de solvencia profesional o técnica, de las personas subcontratistas a los que se vaya a encomendar su realización:</w:t>
      </w:r>
    </w:p>
    <w:p w14:paraId="1A7F11E4" w14:textId="77777777" w:rsidR="00265C4D" w:rsidRPr="00265C4D" w:rsidRDefault="00265C4D" w:rsidP="00265C4D">
      <w:pPr>
        <w:ind w:left="720"/>
        <w:jc w:val="both"/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</w:pPr>
      <w:r w:rsidRPr="00265C4D"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  <w:t>____________________________________________________________________________________________________________________________________</w:t>
      </w:r>
    </w:p>
    <w:p w14:paraId="17DE1FFD" w14:textId="77777777" w:rsidR="00265C4D" w:rsidRPr="00265C4D" w:rsidRDefault="00265C4D" w:rsidP="00265C4D">
      <w:pPr>
        <w:jc w:val="both"/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</w:pPr>
    </w:p>
    <w:p w14:paraId="3F7DDD50" w14:textId="77777777" w:rsidR="00265C4D" w:rsidRPr="00265C4D" w:rsidRDefault="00265C4D" w:rsidP="00265C4D">
      <w:pPr>
        <w:suppressAutoHyphens w:val="0"/>
        <w:jc w:val="both"/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</w:pPr>
    </w:p>
    <w:p w14:paraId="5AA02CF0" w14:textId="77777777" w:rsidR="00265C4D" w:rsidRPr="00265C4D" w:rsidRDefault="00265C4D" w:rsidP="00265C4D">
      <w:pPr>
        <w:suppressAutoHyphens w:val="0"/>
        <w:jc w:val="both"/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</w:pPr>
    </w:p>
    <w:p w14:paraId="4DE8DC16" w14:textId="77777777" w:rsidR="00265C4D" w:rsidRPr="00265C4D" w:rsidRDefault="00265C4D" w:rsidP="00265C4D">
      <w:pPr>
        <w:suppressAutoHyphens w:val="0"/>
        <w:jc w:val="both"/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</w:pPr>
    </w:p>
    <w:p w14:paraId="79501D38" w14:textId="77777777" w:rsidR="00265C4D" w:rsidRPr="00265C4D" w:rsidRDefault="00265C4D" w:rsidP="00265C4D">
      <w:pPr>
        <w:suppressAutoHyphens w:val="0"/>
        <w:jc w:val="both"/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</w:pPr>
    </w:p>
    <w:p w14:paraId="117DD665" w14:textId="77777777" w:rsidR="00265C4D" w:rsidRPr="00265C4D" w:rsidRDefault="00265C4D" w:rsidP="00265C4D">
      <w:pPr>
        <w:suppressAutoHyphens w:val="0"/>
        <w:jc w:val="both"/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</w:pPr>
    </w:p>
    <w:p w14:paraId="2396ADA5" w14:textId="77777777" w:rsidR="00265C4D" w:rsidRPr="00265C4D" w:rsidRDefault="00265C4D" w:rsidP="00265C4D">
      <w:pPr>
        <w:suppressAutoHyphens w:val="0"/>
        <w:jc w:val="both"/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</w:pPr>
    </w:p>
    <w:p w14:paraId="66905B52" w14:textId="77777777" w:rsidR="00265C4D" w:rsidRPr="00265C4D" w:rsidRDefault="00265C4D" w:rsidP="00265C4D">
      <w:pPr>
        <w:suppressAutoHyphens w:val="0"/>
        <w:jc w:val="both"/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</w:pPr>
    </w:p>
    <w:p w14:paraId="4B0C4476" w14:textId="77777777" w:rsidR="00265C4D" w:rsidRPr="00265C4D" w:rsidRDefault="00265C4D" w:rsidP="00265C4D">
      <w:pPr>
        <w:suppressAutoHyphens w:val="0"/>
        <w:jc w:val="both"/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</w:pPr>
    </w:p>
    <w:p w14:paraId="30AB3D62" w14:textId="77777777" w:rsidR="00265C4D" w:rsidRPr="00265C4D" w:rsidRDefault="00265C4D" w:rsidP="00265C4D">
      <w:pPr>
        <w:suppressAutoHyphens w:val="0"/>
        <w:jc w:val="both"/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</w:pPr>
    </w:p>
    <w:p w14:paraId="345E9C43" w14:textId="77777777" w:rsidR="00265C4D" w:rsidRPr="00265C4D" w:rsidRDefault="00265C4D" w:rsidP="00265C4D">
      <w:pPr>
        <w:suppressAutoHyphens w:val="0"/>
        <w:jc w:val="both"/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</w:pPr>
    </w:p>
    <w:p w14:paraId="2C9D9101" w14:textId="77777777" w:rsidR="00265C4D" w:rsidRPr="00265C4D" w:rsidRDefault="00265C4D" w:rsidP="00265C4D">
      <w:pPr>
        <w:suppressAutoHyphens w:val="0"/>
        <w:jc w:val="both"/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</w:pPr>
      <w:r w:rsidRPr="00265C4D"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  <w:t xml:space="preserve">                                                                       En .             </w:t>
      </w:r>
      <w:proofErr w:type="gramStart"/>
      <w:r w:rsidRPr="00265C4D"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  <w:t xml:space="preserve"> ..</w:t>
      </w:r>
      <w:proofErr w:type="gramEnd"/>
      <w:r w:rsidRPr="00265C4D"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  <w:t xml:space="preserve"> a, ... de             ... de...</w:t>
      </w:r>
    </w:p>
    <w:p w14:paraId="33D0A4F6" w14:textId="77777777" w:rsidR="00265C4D" w:rsidRPr="00265C4D" w:rsidRDefault="00265C4D" w:rsidP="00265C4D">
      <w:pPr>
        <w:suppressAutoHyphens w:val="0"/>
        <w:jc w:val="both"/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</w:pPr>
    </w:p>
    <w:p w14:paraId="665543C9" w14:textId="77777777" w:rsidR="00265C4D" w:rsidRPr="00265C4D" w:rsidRDefault="00265C4D" w:rsidP="00265C4D">
      <w:pPr>
        <w:suppressAutoHyphens w:val="0"/>
        <w:jc w:val="both"/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</w:pPr>
    </w:p>
    <w:p w14:paraId="70166EBA" w14:textId="77777777" w:rsidR="00265C4D" w:rsidRPr="00265C4D" w:rsidRDefault="00265C4D" w:rsidP="00265C4D">
      <w:pPr>
        <w:suppressAutoHyphens w:val="0"/>
        <w:jc w:val="both"/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</w:pPr>
    </w:p>
    <w:p w14:paraId="27A2C750" w14:textId="77777777" w:rsidR="00265C4D" w:rsidRPr="00265C4D" w:rsidRDefault="00265C4D" w:rsidP="00265C4D">
      <w:pPr>
        <w:suppressAutoHyphens w:val="0"/>
        <w:jc w:val="both"/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</w:pPr>
    </w:p>
    <w:p w14:paraId="2AC517B7" w14:textId="77777777" w:rsidR="00265C4D" w:rsidRPr="00265C4D" w:rsidRDefault="00265C4D" w:rsidP="00265C4D">
      <w:pPr>
        <w:suppressAutoHyphens w:val="0"/>
        <w:jc w:val="both"/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</w:pPr>
    </w:p>
    <w:p w14:paraId="662B7E2D" w14:textId="77777777" w:rsidR="00265C4D" w:rsidRPr="00265C4D" w:rsidRDefault="00265C4D" w:rsidP="00265C4D">
      <w:pPr>
        <w:suppressAutoHyphens w:val="0"/>
        <w:jc w:val="both"/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</w:pPr>
      <w:r w:rsidRPr="00265C4D"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  <w:t xml:space="preserve">                                </w:t>
      </w:r>
      <w:r w:rsidRPr="00265C4D"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  <w:tab/>
      </w:r>
      <w:r w:rsidRPr="00265C4D"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  <w:tab/>
      </w:r>
      <w:r w:rsidRPr="00265C4D"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  <w:tab/>
        <w:t xml:space="preserve">          Fdo.: ...             </w:t>
      </w:r>
    </w:p>
    <w:p w14:paraId="2D94751E" w14:textId="77777777" w:rsidR="001C21C4" w:rsidRDefault="001C21C4" w:rsidP="00601E69">
      <w:pPr>
        <w:jc w:val="both"/>
      </w:pPr>
    </w:p>
    <w:sectPr w:rsidR="001C21C4" w:rsidSect="00956DFC">
      <w:headerReference w:type="default" r:id="rId7"/>
      <w:pgSz w:w="11906" w:h="16838"/>
      <w:pgMar w:top="1134" w:right="1134" w:bottom="1134" w:left="1134" w:header="1361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BE60E3" w14:textId="77777777" w:rsidR="0079790D" w:rsidRDefault="0079790D" w:rsidP="00B3598E">
      <w:r>
        <w:separator/>
      </w:r>
    </w:p>
  </w:endnote>
  <w:endnote w:type="continuationSeparator" w:id="0">
    <w:p w14:paraId="4F2FD3B4" w14:textId="77777777" w:rsidR="0079790D" w:rsidRDefault="0079790D" w:rsidP="00B35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ewsGotT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ource Sans Pro">
    <w:panose1 w:val="020B0503030403020204"/>
    <w:charset w:val="00"/>
    <w:family w:val="swiss"/>
    <w:pitch w:val="variable"/>
    <w:sig w:usb0="20000007" w:usb1="00000001" w:usb2="00000000" w:usb3="00000000" w:csb0="00000193" w:csb1="00000000"/>
  </w:font>
  <w:font w:name="Noto Sans HK">
    <w:altName w:val="Yu Gothic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Source Sans Pro Semibold">
    <w:panose1 w:val="020B0603030403020204"/>
    <w:charset w:val="00"/>
    <w:family w:val="swiss"/>
    <w:pitch w:val="variable"/>
    <w:sig w:usb0="20000007" w:usb1="00000001" w:usb2="00000000" w:usb3="00000000" w:csb0="00000193" w:csb1="00000000"/>
  </w:font>
  <w:font w:name="Noto Sans HK Medium">
    <w:altName w:val="Yu Gothic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5DC189" w14:textId="77777777" w:rsidR="0079790D" w:rsidRDefault="0079790D" w:rsidP="00B3598E">
      <w:r>
        <w:separator/>
      </w:r>
    </w:p>
  </w:footnote>
  <w:footnote w:type="continuationSeparator" w:id="0">
    <w:p w14:paraId="76707095" w14:textId="77777777" w:rsidR="0079790D" w:rsidRDefault="0079790D" w:rsidP="00B359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D5B991" w14:textId="77777777" w:rsidR="00956DFC" w:rsidRPr="00216DB9" w:rsidRDefault="00956DFC" w:rsidP="00956DFC">
    <w:pPr>
      <w:tabs>
        <w:tab w:val="left" w:pos="3300"/>
        <w:tab w:val="left" w:pos="3570"/>
      </w:tabs>
      <w:spacing w:after="400"/>
      <w:jc w:val="both"/>
      <w:rPr>
        <w:rFonts w:ascii="Source Sans Pro" w:eastAsia="Noto Sans HK" w:hAnsi="Source Sans Pro" w:cs="Times New Roman"/>
        <w:color w:val="21211E"/>
        <w:sz w:val="21"/>
        <w:szCs w:val="18"/>
        <w:lang w:eastAsia="en-US"/>
      </w:rPr>
    </w:pPr>
    <w:r w:rsidRPr="00216DB9">
      <w:rPr>
        <w:rFonts w:ascii="Source Sans Pro" w:eastAsia="Noto Sans HK" w:hAnsi="Source Sans Pro" w:cs="Times New Roman"/>
        <w:noProof/>
        <w:color w:val="21211E"/>
        <w:sz w:val="21"/>
        <w:szCs w:val="18"/>
        <w:lang w:eastAsia="en-US"/>
      </w:rPr>
      <w:drawing>
        <wp:anchor distT="0" distB="0" distL="114300" distR="114300" simplePos="0" relativeHeight="251661312" behindDoc="0" locked="0" layoutInCell="1" allowOverlap="1" wp14:anchorId="4A3CD73A" wp14:editId="1B19A6F6">
          <wp:simplePos x="0" y="0"/>
          <wp:positionH relativeFrom="page">
            <wp:posOffset>1062990</wp:posOffset>
          </wp:positionH>
          <wp:positionV relativeFrom="page">
            <wp:posOffset>497840</wp:posOffset>
          </wp:positionV>
          <wp:extent cx="1278000" cy="738000"/>
          <wp:effectExtent l="0" t="0" r="0" b="5080"/>
          <wp:wrapNone/>
          <wp:docPr id="823194771" name="Imagen 823194771" descr="Logotip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 descr="Logotipo&#10;&#10;Descripción generada automáticamente con confianza media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78000" cy="73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6DB9">
      <w:rPr>
        <w:rFonts w:ascii="Source Sans Pro" w:eastAsia="Noto Sans HK" w:hAnsi="Source Sans Pro" w:cs="Times New Roman"/>
        <w:noProof/>
        <w:color w:val="21211E"/>
        <w:sz w:val="21"/>
        <w:szCs w:val="18"/>
        <w:lang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226EB82" wp14:editId="6A25A048">
              <wp:simplePos x="0" y="0"/>
              <wp:positionH relativeFrom="page">
                <wp:posOffset>4392295</wp:posOffset>
              </wp:positionH>
              <wp:positionV relativeFrom="page">
                <wp:posOffset>648335</wp:posOffset>
              </wp:positionV>
              <wp:extent cx="2307600" cy="514800"/>
              <wp:effectExtent l="0" t="0" r="0" b="0"/>
              <wp:wrapNone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07600" cy="51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12EA2E6" w14:textId="77777777" w:rsidR="00956DFC" w:rsidRPr="0099246D" w:rsidRDefault="00956DFC" w:rsidP="00956DFC">
                          <w:pPr>
                            <w:pStyle w:val="Cabecera-Consejera"/>
                            <w:spacing w:after="120" w:line="200" w:lineRule="exact"/>
                            <w:rPr>
                              <w:szCs w:val="18"/>
                            </w:rPr>
                          </w:pPr>
                          <w:r>
                            <w:rPr>
                              <w:szCs w:val="18"/>
                            </w:rPr>
                            <w:t>Co</w:t>
                          </w:r>
                          <w:r w:rsidRPr="0099246D">
                            <w:rPr>
                              <w:szCs w:val="18"/>
                            </w:rPr>
                            <w:t>nsejería de Sanidad, Presidencia y Emergencias</w:t>
                          </w:r>
                        </w:p>
                        <w:p w14:paraId="452C11C5" w14:textId="77777777" w:rsidR="00956DFC" w:rsidRPr="0099246D" w:rsidRDefault="00956DFC" w:rsidP="00956DFC">
                          <w:pPr>
                            <w:pStyle w:val="Cabecera-Centrodirectivo"/>
                            <w:spacing w:line="200" w:lineRule="exact"/>
                            <w:rPr>
                              <w:szCs w:val="18"/>
                            </w:rPr>
                          </w:pPr>
                          <w:r w:rsidRPr="0099246D">
                            <w:rPr>
                              <w:szCs w:val="18"/>
                            </w:rPr>
                            <w:t>Servicio Andaluz de Salud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26EB82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left:0;text-align:left;margin-left:345.85pt;margin-top:51.05pt;width:181.7pt;height:40.5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" filled="f" stroked="f" strokeweight=".5pt">
              <v:textbox inset="0,0,0,0">
                <w:txbxContent>
                  <w:p w14:paraId="112EA2E6" w14:textId="77777777" w:rsidR="00956DFC" w:rsidRPr="0099246D" w:rsidRDefault="00956DFC" w:rsidP="00956DFC">
                    <w:pPr>
                      <w:pStyle w:val="Cabecera-Consejera"/>
                      <w:spacing w:after="120" w:line="200" w:lineRule="exact"/>
                      <w:rPr>
                        <w:szCs w:val="18"/>
                      </w:rPr>
                    </w:pPr>
                    <w:r>
                      <w:rPr>
                        <w:szCs w:val="18"/>
                      </w:rPr>
                      <w:t>Co</w:t>
                    </w:r>
                    <w:r w:rsidRPr="0099246D">
                      <w:rPr>
                        <w:szCs w:val="18"/>
                      </w:rPr>
                      <w:t>nsejería de Sanidad, Presidencia y Emergencias</w:t>
                    </w:r>
                  </w:p>
                  <w:p w14:paraId="452C11C5" w14:textId="77777777" w:rsidR="00956DFC" w:rsidRPr="0099246D" w:rsidRDefault="00956DFC" w:rsidP="00956DFC">
                    <w:pPr>
                      <w:pStyle w:val="Cabecera-Centrodirectivo"/>
                      <w:spacing w:line="200" w:lineRule="exact"/>
                      <w:rPr>
                        <w:szCs w:val="18"/>
                      </w:rPr>
                    </w:pPr>
                    <w:r w:rsidRPr="0099246D">
                      <w:rPr>
                        <w:szCs w:val="18"/>
                      </w:rPr>
                      <w:t>Servicio Andaluz de Salud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Source Sans Pro" w:eastAsia="Noto Sans HK" w:hAnsi="Source Sans Pro" w:cs="Times New Roman"/>
        <w:color w:val="21211E"/>
        <w:sz w:val="21"/>
        <w:szCs w:val="18"/>
        <w:lang w:eastAsia="en-US"/>
      </w:rPr>
      <w:tab/>
    </w:r>
    <w:r>
      <w:rPr>
        <w:rFonts w:ascii="Source Sans Pro" w:eastAsia="Noto Sans HK" w:hAnsi="Source Sans Pro" w:cs="Times New Roman"/>
        <w:color w:val="21211E"/>
        <w:sz w:val="21"/>
        <w:szCs w:val="18"/>
        <w:lang w:eastAsia="en-US"/>
      </w:rPr>
      <w:tab/>
    </w:r>
  </w:p>
  <w:p w14:paraId="6FA58378" w14:textId="70E331C8" w:rsidR="00B3598E" w:rsidRPr="00461BA3" w:rsidRDefault="00B3598E" w:rsidP="00461BA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5F48BF"/>
    <w:multiLevelType w:val="hybridMultilevel"/>
    <w:tmpl w:val="8C426C20"/>
    <w:lvl w:ilvl="0" w:tplc="442A5A46">
      <w:start w:val="10"/>
      <w:numFmt w:val="bullet"/>
      <w:lvlText w:val="-"/>
      <w:lvlJc w:val="left"/>
      <w:pPr>
        <w:ind w:left="720" w:hanging="360"/>
      </w:pPr>
      <w:rPr>
        <w:rFonts w:ascii="NewsGotT" w:eastAsia="Times New Roman" w:hAnsi="NewsGotT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1C335F"/>
    <w:multiLevelType w:val="hybridMultilevel"/>
    <w:tmpl w:val="FC807C36"/>
    <w:lvl w:ilvl="0" w:tplc="E3F243F2">
      <w:start w:val="10"/>
      <w:numFmt w:val="bullet"/>
      <w:lvlText w:val="-"/>
      <w:lvlJc w:val="left"/>
      <w:pPr>
        <w:ind w:left="720" w:hanging="360"/>
      </w:pPr>
      <w:rPr>
        <w:rFonts w:ascii="NewsGotT" w:eastAsia="Times New Roman" w:hAnsi="NewsGotT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4293185">
    <w:abstractNumId w:val="1"/>
  </w:num>
  <w:num w:numId="2" w16cid:durableId="18745390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1C4"/>
    <w:rsid w:val="00151E0B"/>
    <w:rsid w:val="001C21C4"/>
    <w:rsid w:val="00265C4D"/>
    <w:rsid w:val="00461BA3"/>
    <w:rsid w:val="00601E69"/>
    <w:rsid w:val="006241A4"/>
    <w:rsid w:val="0079790D"/>
    <w:rsid w:val="00956DFC"/>
    <w:rsid w:val="00A4698E"/>
    <w:rsid w:val="00B3598E"/>
    <w:rsid w:val="00D91FA2"/>
    <w:rsid w:val="00EB75F8"/>
    <w:rsid w:val="00F6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oNotEmbedSmartTags/>
  <w:decimalSymbol w:val=","/>
  <w:listSeparator w:val=";"/>
  <w14:docId w14:val="319DBCC2"/>
  <w15:chartTrackingRefBased/>
  <w15:docId w15:val="{5772283A-8ECD-4143-87D0-527045414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Liberation Serif" w:eastAsia="NSimSun" w:hAnsi="Liberation Serif" w:cs="Arial Unicode MS"/>
      <w:kern w:val="2"/>
      <w:sz w:val="24"/>
      <w:szCs w:val="24"/>
      <w:lang w:eastAsia="zh-CN" w:bidi="hi-I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tulo1">
    <w:name w:val="Título1"/>
    <w:basedOn w:val="Normal"/>
    <w:next w:val="Textoindependiente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</w:style>
  <w:style w:type="paragraph" w:styleId="Descripci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pPr>
      <w:suppressLineNumbers/>
    </w:pPr>
  </w:style>
  <w:style w:type="paragraph" w:styleId="Encabezado">
    <w:name w:val="header"/>
    <w:basedOn w:val="Normal"/>
    <w:link w:val="EncabezadoCar"/>
    <w:uiPriority w:val="99"/>
    <w:unhideWhenUsed/>
    <w:rsid w:val="00B3598E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EncabezadoCar">
    <w:name w:val="Encabezado Car"/>
    <w:basedOn w:val="Fuentedeprrafopredeter"/>
    <w:link w:val="Encabezado"/>
    <w:uiPriority w:val="99"/>
    <w:rsid w:val="00B3598E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paragraph" w:styleId="Piedepgina">
    <w:name w:val="footer"/>
    <w:basedOn w:val="Normal"/>
    <w:link w:val="PiedepginaCar"/>
    <w:uiPriority w:val="99"/>
    <w:unhideWhenUsed/>
    <w:rsid w:val="00B3598E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3598E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paragraph" w:customStyle="1" w:styleId="Cabecera-Centrodirectivo">
    <w:name w:val="Cabecera - Centro directivo"/>
    <w:autoRedefine/>
    <w:qFormat/>
    <w:rsid w:val="00461BA3"/>
    <w:pPr>
      <w:spacing w:before="40" w:after="240"/>
      <w:ind w:left="703"/>
      <w:jc w:val="both"/>
    </w:pPr>
    <w:rPr>
      <w:rFonts w:ascii="Source Sans Pro" w:eastAsia="Noto Sans HK" w:hAnsi="Source Sans Pro"/>
      <w:sz w:val="18"/>
      <w:szCs w:val="16"/>
      <w:lang w:eastAsia="en-US"/>
    </w:rPr>
  </w:style>
  <w:style w:type="paragraph" w:customStyle="1" w:styleId="Cabecera-Consejera">
    <w:name w:val="Cabecera - Consejería"/>
    <w:next w:val="Cabecera-Centrodirectivo"/>
    <w:autoRedefine/>
    <w:qFormat/>
    <w:rsid w:val="00461BA3"/>
    <w:pPr>
      <w:spacing w:after="240"/>
      <w:ind w:left="703"/>
      <w:jc w:val="both"/>
    </w:pPr>
    <w:rPr>
      <w:rFonts w:ascii="Source Sans Pro Semibold" w:eastAsia="Noto Sans HK Medium" w:hAnsi="Source Sans Pro Semibold"/>
      <w:sz w:val="18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uradogregorio74p\Desktop\EXPEDIENTES%20CONTRATACI&#211;N%20ADMINISTRATIVA%20(01-09-20)\EUROPA\PLANTILLA%20MODELO%20REACT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PLANTILLA MODELO REACT</Template>
  <TotalTime>1</TotalTime>
  <Pages>1</Pages>
  <Words>144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Jurado Caliz, Gregorio</dc:creator>
  <cp:keywords/>
  <cp:lastModifiedBy>Franco Lopez, Ricardo</cp:lastModifiedBy>
  <cp:revision>11</cp:revision>
  <cp:lastPrinted>1995-11-21T16:41:00Z</cp:lastPrinted>
  <dcterms:created xsi:type="dcterms:W3CDTF">2022-01-15T11:14:00Z</dcterms:created>
  <dcterms:modified xsi:type="dcterms:W3CDTF">2025-10-31T13:35:00Z</dcterms:modified>
</cp:coreProperties>
</file>